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9AF38" w14:textId="77777777" w:rsidR="006B541D" w:rsidRDefault="006B541D" w:rsidP="006B54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BARBOUR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fl.1407)</w:t>
      </w:r>
    </w:p>
    <w:p w14:paraId="4003A7D3" w14:textId="77777777" w:rsidR="006B541D" w:rsidRDefault="006B541D" w:rsidP="006B54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Ludlow.</w:t>
      </w:r>
    </w:p>
    <w:p w14:paraId="674A1122" w14:textId="77777777" w:rsidR="006B541D" w:rsidRDefault="006B541D" w:rsidP="006B541D">
      <w:pPr>
        <w:pStyle w:val="NoSpacing"/>
        <w:rPr>
          <w:rFonts w:cs="Times New Roman"/>
          <w:szCs w:val="24"/>
        </w:rPr>
      </w:pPr>
    </w:p>
    <w:p w14:paraId="1F803885" w14:textId="77777777" w:rsidR="006B541D" w:rsidRDefault="006B541D" w:rsidP="006B541D">
      <w:pPr>
        <w:pStyle w:val="NoSpacing"/>
        <w:rPr>
          <w:rFonts w:cs="Times New Roman"/>
          <w:szCs w:val="24"/>
        </w:rPr>
      </w:pPr>
    </w:p>
    <w:p w14:paraId="150500C3" w14:textId="77777777" w:rsidR="006B541D" w:rsidRDefault="006B541D" w:rsidP="006B541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24 Nov.1407</w:t>
      </w:r>
      <w:r>
        <w:rPr>
          <w:rFonts w:cs="Times New Roman"/>
          <w:szCs w:val="24"/>
        </w:rPr>
        <w:tab/>
        <w:t>He was a witness when John Chapelle of Ludlow(q.v.) gave a tenement in</w:t>
      </w:r>
    </w:p>
    <w:p w14:paraId="7BFB0663" w14:textId="77777777" w:rsidR="006B541D" w:rsidRDefault="006B541D" w:rsidP="006B541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Galdeford</w:t>
      </w:r>
      <w:proofErr w:type="spellEnd"/>
      <w:r>
        <w:rPr>
          <w:rFonts w:cs="Times New Roman"/>
          <w:szCs w:val="24"/>
        </w:rPr>
        <w:t xml:space="preserve"> and 2 gardens in Old Street, Ludlow, to William </w:t>
      </w:r>
      <w:proofErr w:type="spellStart"/>
      <w:r>
        <w:rPr>
          <w:rFonts w:cs="Times New Roman"/>
          <w:szCs w:val="24"/>
        </w:rPr>
        <w:t>Marssheton</w:t>
      </w:r>
      <w:proofErr w:type="spellEnd"/>
      <w:r>
        <w:rPr>
          <w:rFonts w:cs="Times New Roman"/>
          <w:szCs w:val="24"/>
        </w:rPr>
        <w:t xml:space="preserve"> of Ludlow(q.v.).</w:t>
      </w:r>
    </w:p>
    <w:p w14:paraId="68310417" w14:textId="77777777" w:rsidR="006B541D" w:rsidRDefault="006B541D" w:rsidP="006B54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(“Deeds of the Palmers’ Gild of Ludlow” </w:t>
      </w:r>
      <w:proofErr w:type="spellStart"/>
      <w:r>
        <w:rPr>
          <w:rFonts w:cs="Times New Roman"/>
          <w:szCs w:val="24"/>
        </w:rPr>
        <w:t>ed.M.</w:t>
      </w:r>
      <w:proofErr w:type="gramStart"/>
      <w:r>
        <w:rPr>
          <w:rFonts w:cs="Times New Roman"/>
          <w:szCs w:val="24"/>
        </w:rPr>
        <w:t>A.Faraday</w:t>
      </w:r>
      <w:proofErr w:type="spellEnd"/>
      <w:proofErr w:type="gramEnd"/>
      <w:r>
        <w:rPr>
          <w:rFonts w:cs="Times New Roman"/>
          <w:szCs w:val="24"/>
        </w:rPr>
        <w:t xml:space="preserve"> p.20)</w:t>
      </w:r>
    </w:p>
    <w:p w14:paraId="3B76D793" w14:textId="77777777" w:rsidR="006B541D" w:rsidRDefault="006B541D" w:rsidP="006B541D">
      <w:pPr>
        <w:pStyle w:val="NoSpacing"/>
        <w:rPr>
          <w:rFonts w:cs="Times New Roman"/>
          <w:szCs w:val="24"/>
        </w:rPr>
      </w:pPr>
    </w:p>
    <w:p w14:paraId="5938E77C" w14:textId="77777777" w:rsidR="006B541D" w:rsidRDefault="006B541D" w:rsidP="006B541D">
      <w:pPr>
        <w:pStyle w:val="NoSpacing"/>
        <w:rPr>
          <w:rFonts w:cs="Times New Roman"/>
          <w:szCs w:val="24"/>
        </w:rPr>
      </w:pPr>
    </w:p>
    <w:p w14:paraId="77156C04" w14:textId="77777777" w:rsidR="006B541D" w:rsidRDefault="006B541D" w:rsidP="006B54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July 2020</w:t>
      </w:r>
    </w:p>
    <w:p w14:paraId="1DBFDA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07EF7" w14:textId="77777777" w:rsidR="006B541D" w:rsidRDefault="006B541D" w:rsidP="009139A6">
      <w:r>
        <w:separator/>
      </w:r>
    </w:p>
  </w:endnote>
  <w:endnote w:type="continuationSeparator" w:id="0">
    <w:p w14:paraId="7B2E354A" w14:textId="77777777" w:rsidR="006B541D" w:rsidRDefault="006B54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03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96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FA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9C4E9" w14:textId="77777777" w:rsidR="006B541D" w:rsidRDefault="006B541D" w:rsidP="009139A6">
      <w:r>
        <w:separator/>
      </w:r>
    </w:p>
  </w:footnote>
  <w:footnote w:type="continuationSeparator" w:id="0">
    <w:p w14:paraId="27020ED0" w14:textId="77777777" w:rsidR="006B541D" w:rsidRDefault="006B54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E9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87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9B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41D"/>
    <w:rsid w:val="000666E0"/>
    <w:rsid w:val="002510B7"/>
    <w:rsid w:val="005C130B"/>
    <w:rsid w:val="006B541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4CB9C"/>
  <w15:chartTrackingRefBased/>
  <w15:docId w15:val="{ADA7E350-46E6-4931-B096-29E6AC24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2023-03-09T16:04:00Z</dcterms:created>
  <dcterms:modified xsi:type="dcterms:W3CDTF">2023-03-09T16:04:00Z</dcterms:modified>
</cp:coreProperties>
</file>